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665B4E" w:rsidRPr="005F6A84" w:rsidTr="005F6A84">
        <w:trPr>
          <w:trHeight w:hRule="exact" w:val="1928"/>
        </w:trPr>
        <w:tc>
          <w:tcPr>
            <w:tcW w:w="9854" w:type="dxa"/>
            <w:gridSpan w:val="5"/>
            <w:shd w:val="clear" w:color="auto" w:fill="auto"/>
          </w:tcPr>
          <w:p w:rsidR="00665B4E" w:rsidRPr="005F6A84" w:rsidRDefault="005B2E15" w:rsidP="005F6A84">
            <w:pPr>
              <w:jc w:val="center"/>
              <w:rPr>
                <w:caps/>
              </w:rPr>
            </w:pPr>
            <w:bookmarkStart w:id="0" w:name="_GoBack"/>
            <w:bookmarkEnd w:id="0"/>
            <w:r>
              <w:rPr>
                <w:caps/>
              </w:rPr>
              <w:t xml:space="preserve">                                         </w:t>
            </w:r>
            <w:r w:rsidR="00665B4E" w:rsidRPr="005F6A84">
              <w:rPr>
                <w:caps/>
              </w:rPr>
              <w:t>Российская Федерация</w:t>
            </w:r>
            <w:r>
              <w:rPr>
                <w:caps/>
              </w:rPr>
              <w:t xml:space="preserve">                          проект</w:t>
            </w:r>
          </w:p>
          <w:p w:rsidR="00665B4E" w:rsidRPr="005F6A84" w:rsidRDefault="00665B4E" w:rsidP="005F6A84">
            <w:pPr>
              <w:jc w:val="center"/>
              <w:rPr>
                <w:caps/>
              </w:rPr>
            </w:pPr>
            <w:r w:rsidRPr="005F6A84">
              <w:rPr>
                <w:caps/>
              </w:rPr>
              <w:t>Иркутская область</w:t>
            </w:r>
            <w:r w:rsidR="00E20421" w:rsidRPr="005F6A84">
              <w:rPr>
                <w:caps/>
              </w:rPr>
              <w:br/>
            </w:r>
            <w:r w:rsidR="00E20421" w:rsidRPr="005F6A84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5F6A84" w:rsidRDefault="0049075B" w:rsidP="005F6A84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6350" t="17780" r="10160" b="9525"/>
                      <wp:docPr id="113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114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7CCDA32A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e2vHQAAB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FjrsIA&#10;AADcAAAADwAAAGRycy9kb3ducmV2LnhtbERPzYrCMBC+L/gOYRa8LJoqsmjXKFVQRPBg7QMMzWxb&#10;tpmUJtrq0xtB2Nt8fL+zXPemFjdqXWVZwWQcgSDOra64UJBddqM5COeRNdaWScGdHKxXg48lxtp2&#10;fKZb6gsRQtjFqKD0vomldHlJBt3YNsSB+7WtQR9gW0jdYhfCTS2nUfQtDVYcGkpsaFtS/pdejYKE&#10;0sWDm505Jpvu66Sr9JTt70oNP/vkB4Sn3v+L3+6DDvMnM3g9Ey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WOuwgAAANwAAAAPAAAAAAAAAAAAAAAAAJgCAABkcnMvZG93&#10;bnJldi54bWxQSwUGAAAAAAQABAD1AAAAhw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OGwMEA&#10;AADcAAAADwAAAGRycy9kb3ducmV2LnhtbERPS4vCMBC+C/sfwix401ShotUou8KCelO7h70NzdiW&#10;bSalSR/+eyMI3ubje85mN5hKdNS40rKC2TQCQZxZXXKuIL3+TJYgnEfWWFkmBXdysNt+jDaYaNvz&#10;mbqLz0UIYZeggsL7OpHSZQUZdFNbEwfuZhuDPsAml7rBPoSbSs6jaCENlhwaCqxpX1D2f2mNgv5I&#10;936uf+Xye3+Ku/YvbldprNT4c/hag/A0+Lf45T7oMH8Ww/OZcIH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zhsDBAAAA3AAAAA8AAAAAAAAAAAAAAAAAmAIAAGRycy9kb3du&#10;cmV2LnhtbFBLBQYAAAAABAAEAPUAAACGAwAAAAA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xA8EA&#10;AADcAAAADwAAAGRycy9kb3ducmV2LnhtbERPTYvCMBC9C/6HMAt709TCinaNsiiCsCerl70NzdhU&#10;m0ltonb99UYQvM3jfc5s0dlaXKn1lWMFo2ECgrhwuuJSwX63HkxA+ICssXZMCv7Jw2Le780w0+7G&#10;W7rmoRQxhH2GCkwITSalLwxZ9EPXEEfu4FqLIcK2lLrFWwy3tUyTZCwtVhwbDDa0NFSc8otVkKfn&#10;9Pe+Mpe1Q1t8HbrpcfM3Verzo/v5BhGoC2/xy73Rcf5oDM9n4gV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p8QPBAAAA3AAAAA8AAAAAAAAAAAAAAAAAmAIAAGRycy9kb3du&#10;cmV2LnhtbFBLBQYAAAAABAAEAPUAAACGAwAAAAA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X7hsIA&#10;AADcAAAADwAAAGRycy9kb3ducmV2LnhtbERPzWrCQBC+F3yHZQRvzUYLraSuYoQULxWqeYAxO2ZD&#10;s7MhuzHx7buFQm/z8f3OZjfZVtyp941jBcskBUFcOd1wraC8FM9rED4ga2wdk4IHedhtZ08bzLQb&#10;+Yvu51CLGMI+QwUmhC6T0leGLPrEdcSRu7neYoiwr6XucYzhtpWrNH2VFhuODQY7Ohiqvs+DVfB5&#10;Gk+hHB55nhYf14pvefuyN0ot5tP+HUSgKfyL/9xHHecv3+D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uGwgAAANwAAAAPAAAAAAAAAAAAAAAAAJgCAABkcnMvZG93&#10;bnJldi54bWxQSwUGAAAAAAQABAD1AAAAhwMAAAAA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W05cQA&#10;AADcAAAADwAAAGRycy9kb3ducmV2LnhtbESPQW/CMAyF70j7D5En7YJG2oGmrSMghDRpHOl24Gg1&#10;pqnWOF0SoPv3+IDEzdZ7fu/zcj36Xp0ppi6wgXJWgCJugu24NfDz/fn8BiplZIt9YDLwTwnWq4fJ&#10;EisbLrync51bJSGcKjTgch4qrVPjyGOahYFYtGOIHrOssdU24kXCfa9fiuJVe+xYGhwOtHXU/NYn&#10;b+A9/EU/b90RD6d6syu76WGxnRrz9DhuPkBlGvPdfLv+soJfCq08IxPo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FtOXEAAAA3AAAAA8AAAAAAAAAAAAAAAAAmAIAAGRycy9k&#10;b3ducmV2LnhtbFBLBQYAAAAABAAEAPUAAACJAwAAAAA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mx7wA&#10;AADcAAAADwAAAGRycy9kb3ducmV2LnhtbERPSwrCMBDdC94hjOBOU12IVqOIIrgR/O6HZmyLzSQ2&#10;UevtjSC4m8f7zmzRmEo8qfalZQWDfgKCOLO65FzB+bTpjUH4gKyxskwK3uRhMW+3Zphq++IDPY8h&#10;FzGEfYoKihBcKqXPCjLo+9YRR+5qa4MhwjqXusZXDDeVHCbJSBosOTYU6GhVUHY7PoyCh652br2/&#10;h2TYrFBfy8nFea1Ut9MspyACNeEv/rm3Os4fTOD7TLxAz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ISbHvAAAANwAAAAPAAAAAAAAAAAAAAAAAJgCAABkcnMvZG93bnJldi54&#10;bWxQSwUGAAAAAAQABAD1AAAAgQMAAAAA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zpS8UA&#10;AADcAAAADwAAAGRycy9kb3ducmV2LnhtbESPQWvCQBCF74X+h2UKXoputNBqdBVRBNubVtDjkB2T&#10;YHY2ZFeN+fWdQ8HbDO/Ne9/MFq2r1I2aUHo2MBwkoIgzb0vODRx+N/0xqBCRLVaeycCDAizmry8z&#10;TK2/845u+5grCeGQooEixjrVOmQFOQwDXxOLdvaNwyhrk2vb4F3CXaVHSfKpHZYsDQXWtCoou+yv&#10;zoD/3lSH9WnJx8n1/eOnc53+2nXG9N7a5RRUpDY+zf/XWyv4I8GXZ2QC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OlLxQAAANw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jubsEA&#10;AADcAAAADwAAAGRycy9kb3ducmV2LnhtbERPTWvDMAy9D/YfjAq7jNVpKSVkdUIZBHrcsh12FLEW&#10;h8ZSiN00/ffzYNCbHu9Th2rxg5ppCr2wgc06A0Xciu25M/D1Wb/koEJEtjgIk4EbBajKx4cDFlau&#10;/EFzEzuVQjgUaMDFOBZah9aRx7CWkThxPzJ5jAlOnbYTXlO4H/Q2y/baY8+pweFIb47ac3PxBtp6&#10;Fu/kOX8/1s1cD/n3/rQTY55Wy/EVVKQl3sX/7pNN87cb+HsmXa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Y7m7BAAAA3AAAAA8AAAAAAAAAAAAAAAAAmAIAAGRycy9kb3du&#10;cmV2LnhtbFBLBQYAAAAABAAEAPUAAACGAwAAAAA=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bsdMEA&#10;AADcAAAADwAAAGRycy9kb3ducmV2LnhtbERP3WrCMBS+F/YO4Qy809QgdXRGGTPKrgbr9gCH5qwt&#10;a05CE7V7+0UYeHc+vt+z3U9uEBcaY+9Zw2pZgCBuvO251fD1eVw8gYgJ2eLgmTT8UoT97mG2xcr6&#10;K3/QpU6tyCEcK9TQpRQqKWPTkcO49IE4c99+dJgyHFtpR7zmcDdIVRSldNhzbugw0GtHzU99dhpS&#10;KN9P5Xo4q4NZTcYoIzfBaD1/nF6eQSSa0l38736zeb5ScHsmX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W7HTBAAAA3AAAAA8AAAAAAAAAAAAAAAAAmAIAAGRycy9kb3du&#10;cmV2LnhtbFBLBQYAAAAABAAEAPUAAACGAwAAAAA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lwzcQA&#10;AADcAAAADwAAAGRycy9kb3ducmV2LnhtbERP22rCQBB9L/gPywh9q5sqqKTZSLEXqi+l0Q8YstMk&#10;mJ1dsxuNfr0rFPo2h3OdbDWYVpyo841lBc+TBARxaXXDlYL97uNpCcIHZI2tZVJwIQ+rfPSQYart&#10;mX/oVIRKxBD2KSqoQ3CplL6syaCfWEccuV/bGQwRdpXUHZ5juGnlNEnm0mDDsaFGR+uaykPRGwX6&#10;/fPbbfvL3s1n7eJw7N8228VVqcfx8PoCItAQ/sV/7i8d509ncH8mXi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JcM3EAAAA3AAAAA8AAAAAAAAAAAAAAAAAmAIAAGRycy9k&#10;b3ducmV2LnhtbFBLBQYAAAAABAAEAPUAAACJAwAAAAA=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8jRMMA&#10;AADcAAAADwAAAGRycy9kb3ducmV2LnhtbERPTWvCQBC9F/wPywi9FN0YSwnRVYJQ6K1We9DbmB2T&#10;aHY23d1q8u+7hUJv83ifs1z3phU3cr6xrGA2TUAQl1Y3XCn43L9OMhA+IGtsLZOCgTysV6OHJeba&#10;3vmDbrtQiRjCPkcFdQhdLqUvazLop7YjjtzZOoMhQldJ7fAew00r0yR5kQYbjg01drSpqbzuvo2C&#10;dMiw8U98unwd54d3lxZbHAqlHsd9sQARqA//4j/3m47z02f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8jRMMAAADcAAAADwAAAAAAAAAAAAAAAACYAgAAZHJzL2Rv&#10;d25yZXYueG1sUEsFBgAAAAAEAAQA9QAAAIgDAAAAAA=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/DdsQA&#10;AADcAAAADwAAAGRycy9kb3ducmV2LnhtbERPTWvCQBC9F/oflhG86UaDItFNKEKLIj2oacHbkJ0m&#10;abOzaXbVtL++Kwi9zeN9zirrTSMu1LnasoLJOAJBXFhdc6kgPz6PFiCcR9bYWCYFP+QgSx8fVpho&#10;e+U9XQ6+FCGEXYIKKu/bREpXVGTQjW1LHLgP2xn0AXal1B1eQ7hp5DSK5tJgzaGhwpbWFRVfh7NR&#10;8P69fo0/3e63d295jPrl1MTRVqnhoH9agvDU+3/x3b3RYf50BrdnwgU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Pw3bEAAAA3AAAAA8AAAAAAAAAAAAAAAAAmAIAAGRycy9k&#10;b3ducmV2LnhtbFBLBQYAAAAABAAEAPUAAACJAwAAAAA=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+QcIA&#10;AADcAAAADwAAAGRycy9kb3ducmV2LnhtbERPTWsCMRC9F/ofwhS81WwFpa5GKQVZL1KqtuBt2Iyb&#10;xc1kSVI3/ntTKPQ2j/c5y3WynbiSD61jBS/jAgRx7XTLjYLjYfP8CiJEZI2dY1JwowDr1ePDEkvt&#10;Bv6k6z42IodwKFGBibEvpQy1IYth7HrizJ2dtxgz9I3UHoccbjs5KYqZtNhybjDY07uh+rL/sQqq&#10;08Hvvqv5cPz4qqapt0biJik1ekpvCxCRUvwX/7m3Os+fzOD3mXyB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T5BwgAAANw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S4cIA&#10;AADcAAAADwAAAGRycy9kb3ducmV2LnhtbERPS4vCMBC+C/6HMIIX0VQP6lajiFBZ8LD4OOxxbMa2&#10;2ExKEm3995uFhb3Nx/ec9bYztXiR85VlBdNJAoI4t7riQsH1ko2XIHxA1lhbJgVv8rDd9HtrTLVt&#10;+USvcyhEDGGfooIyhCaV0uclGfQT2xBH7m6dwRChK6R22MZwU8tZksylwYpjQ4kN7UvKH+enUXCr&#10;squ8fC/fI+s0HY4fU/3VZkoNB91uBSJQF/7Ff+5PHefPFvD7TLx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WFLhwgAAANw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1dlcYA&#10;AADcAAAADwAAAGRycy9kb3ducmV2LnhtbESPT2vCQBDF70K/wzKFXkQ3zUFrdJVS6B9aPGgFr0N2&#10;TNJmZ0N2deO37xwK3mZ4b977zWozuFZdqA+NZwOP0wwUceltw5WBw/fr5AlUiMgWW89k4EoBNuu7&#10;0QoL6xPv6LKPlZIQDgUaqGPsCq1DWZPDMPUdsWgn3zuMsvaVtj0mCXetzrNsph02LA01dvRSU/m7&#10;PzsD+p3OlLbj2WLX/rx95Z/peJ0nYx7uh+clqEhDvJn/rz+s4OdCK8/IBHr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1dlcYAAADcAAAADwAAAAAAAAAAAAAAAACYAgAAZHJz&#10;L2Rvd25yZXYueG1sUEsFBgAAAAAEAAQA9QAAAIs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5F6A84" w:rsidTr="005F6A84">
        <w:tc>
          <w:tcPr>
            <w:tcW w:w="9854" w:type="dxa"/>
            <w:gridSpan w:val="5"/>
            <w:shd w:val="clear" w:color="auto" w:fill="auto"/>
          </w:tcPr>
          <w:p w:rsidR="00665B4E" w:rsidRPr="005F6A84" w:rsidRDefault="009A75C0" w:rsidP="005F6A84">
            <w:pPr>
              <w:jc w:val="center"/>
              <w:rPr>
                <w:b/>
                <w:caps/>
                <w:sz w:val="28"/>
                <w:szCs w:val="28"/>
              </w:rPr>
            </w:pPr>
            <w:r w:rsidRPr="005F6A84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5F6A84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5F6A84">
              <w:rPr>
                <w:b/>
                <w:caps/>
                <w:sz w:val="28"/>
                <w:szCs w:val="28"/>
              </w:rPr>
              <w:t>город</w:t>
            </w:r>
            <w:r w:rsidR="00F8408D" w:rsidRPr="005F6A84">
              <w:rPr>
                <w:b/>
                <w:caps/>
                <w:sz w:val="28"/>
                <w:szCs w:val="28"/>
              </w:rPr>
              <w:t>а</w:t>
            </w:r>
            <w:r w:rsidR="00A95469" w:rsidRPr="005F6A84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5F6A84">
              <w:rPr>
                <w:b/>
                <w:caps/>
                <w:sz w:val="28"/>
                <w:szCs w:val="28"/>
              </w:rPr>
              <w:t>а</w:t>
            </w:r>
            <w:r w:rsidRPr="005F6A84">
              <w:rPr>
                <w:b/>
                <w:caps/>
                <w:sz w:val="28"/>
                <w:szCs w:val="28"/>
              </w:rPr>
              <w:t xml:space="preserve"> </w:t>
            </w:r>
            <w:r w:rsidR="006968F9">
              <w:rPr>
                <w:b/>
                <w:caps/>
                <w:sz w:val="28"/>
                <w:szCs w:val="28"/>
              </w:rPr>
              <w:t>ВОСЬМОГО</w:t>
            </w:r>
            <w:r w:rsidRPr="005F6A84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5F6A84" w:rsidRDefault="009A75C0" w:rsidP="005F6A84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5F6A84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5F6A84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5F6A84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5F6A84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5F6A84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5F6A84" w:rsidRDefault="00AE6515" w:rsidP="005F6A84">
            <w:pPr>
              <w:ind w:left="-99" w:right="-72"/>
              <w:rPr>
                <w:lang w:val="en-US"/>
              </w:rPr>
            </w:pPr>
          </w:p>
        </w:tc>
        <w:tc>
          <w:tcPr>
            <w:tcW w:w="5798" w:type="dxa"/>
            <w:shd w:val="clear" w:color="auto" w:fill="auto"/>
            <w:vAlign w:val="bottom"/>
          </w:tcPr>
          <w:p w:rsidR="00AE6515" w:rsidRPr="003B67BB" w:rsidRDefault="00AE6515" w:rsidP="005F6A84">
            <w:pPr>
              <w:ind w:left="-99" w:right="-72"/>
              <w:jc w:val="center"/>
            </w:pPr>
          </w:p>
        </w:tc>
      </w:tr>
      <w:tr w:rsidR="003B67BB" w:rsidRPr="003B67BB" w:rsidTr="005F6A84">
        <w:trPr>
          <w:trHeight w:val="2155"/>
        </w:trPr>
        <w:tc>
          <w:tcPr>
            <w:tcW w:w="9854" w:type="dxa"/>
            <w:gridSpan w:val="5"/>
            <w:shd w:val="clear" w:color="auto" w:fill="auto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638"/>
            </w:tblGrid>
            <w:tr w:rsidR="0049075B" w:rsidRPr="003B67BB" w:rsidTr="004666A5">
              <w:trPr>
                <w:trHeight w:val="2155"/>
              </w:trPr>
              <w:tc>
                <w:tcPr>
                  <w:tcW w:w="9854" w:type="dxa"/>
                </w:tcPr>
                <w:p w:rsidR="0049075B" w:rsidRDefault="0049075B" w:rsidP="004666A5">
                  <w:pPr>
                    <w:ind w:firstLine="709"/>
                    <w:jc w:val="both"/>
                    <w:rPr>
                      <w:b/>
                      <w:bCs/>
                      <w:color w:val="000000"/>
                    </w:rPr>
                  </w:pPr>
                </w:p>
                <w:p w:rsidR="0049075B" w:rsidRDefault="0049075B" w:rsidP="004666A5">
                  <w:pPr>
                    <w:ind w:firstLine="709"/>
                    <w:jc w:val="both"/>
                    <w:rPr>
                      <w:b/>
                      <w:bCs/>
                      <w:color w:val="000000"/>
                    </w:rPr>
                  </w:pPr>
                </w:p>
                <w:p w:rsidR="0049075B" w:rsidRPr="006968F9" w:rsidRDefault="00EA4D59" w:rsidP="006968F9">
                  <w:pPr>
                    <w:ind w:right="5102"/>
                    <w:jc w:val="both"/>
                  </w:pPr>
                  <w:r>
                    <w:rPr>
                      <w:bCs/>
                      <w:color w:val="000000"/>
                    </w:rPr>
                    <w:t>О внесении изменения</w:t>
                  </w:r>
                  <w:r w:rsidR="0049075B" w:rsidRPr="006968F9">
                    <w:rPr>
                      <w:bCs/>
                      <w:color w:val="000000"/>
                    </w:rPr>
                    <w:t xml:space="preserve"> в пункт 11 Положения об Общественной палате муниципального образования город Усть-Илимск</w:t>
                  </w:r>
                  <w:r w:rsidR="0049075B" w:rsidRPr="006968F9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7216" behindDoc="1" locked="0" layoutInCell="1" allowOverlap="0" wp14:anchorId="6BE9E96D" wp14:editId="07ACDB69">
                            <wp:simplePos x="0" y="0"/>
                            <wp:positionH relativeFrom="margin">
                              <wp:posOffset>0</wp:posOffset>
                            </wp:positionH>
                            <wp:positionV relativeFrom="page">
                              <wp:posOffset>9973310</wp:posOffset>
                            </wp:positionV>
                            <wp:extent cx="6120765" cy="36195"/>
                            <wp:effectExtent l="0" t="0" r="13335" b="20955"/>
                            <wp:wrapNone/>
                            <wp:docPr id="106" name="Group 4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120765" cy="36195"/>
                                      <a:chOff x="1701" y="15706"/>
                                      <a:chExt cx="9639" cy="57"/>
                                    </a:xfrm>
                                  </wpg:grpSpPr>
                                  <wpg:grpSp>
                                    <wpg:cNvPr id="107" name="Group 49"/>
                                    <wpg:cNvGrpSpPr>
                                      <a:grpSpLocks/>
                                    </wpg:cNvGrpSpPr>
                                    <wpg:grpSpPr bwMode="auto">
                                      <a:xfrm flipV="1">
                                        <a:off x="1701" y="15706"/>
                                        <a:ext cx="57" cy="57"/>
                                        <a:chOff x="1678" y="4659"/>
                                        <a:chExt cx="57" cy="57"/>
                                      </a:xfrm>
                                    </wpg:grpSpPr>
                                    <wps:wsp>
                                      <wps:cNvPr id="108" name="Line 50"/>
                                      <wps:cNvCnPr/>
                                      <wps:spPr bwMode="auto">
                                        <a:xfrm>
                                          <a:off x="1678" y="4659"/>
                                          <a:ext cx="57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09" name="Line 51"/>
                                      <wps:cNvCnPr/>
                                      <wps:spPr bwMode="auto">
                                        <a:xfrm>
                                          <a:off x="1678" y="4659"/>
                                          <a:ext cx="0" cy="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10" name="Group 52"/>
                                    <wpg:cNvGrpSpPr>
                                      <a:grpSpLocks/>
                                    </wpg:cNvGrpSpPr>
                                    <wpg:grpSpPr bwMode="auto">
                                      <a:xfrm flipV="1">
                                        <a:off x="11283" y="15706"/>
                                        <a:ext cx="57" cy="57"/>
                                        <a:chOff x="6157" y="4659"/>
                                        <a:chExt cx="57" cy="57"/>
                                      </a:xfrm>
                                    </wpg:grpSpPr>
                                    <wps:wsp>
                                      <wps:cNvPr id="111" name="Line 53"/>
                                      <wps:cNvCnPr/>
                                      <wps:spPr bwMode="auto">
                                        <a:xfrm>
                                          <a:off x="6157" y="4659"/>
                                          <a:ext cx="57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2" name="Line 54"/>
                                      <wps:cNvCnPr/>
                                      <wps:spPr bwMode="auto">
                                        <a:xfrm>
                                          <a:off x="6214" y="4659"/>
                                          <a:ext cx="0" cy="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group w14:anchorId="02864763" id="Group 48" o:spid="_x0000_s1026" style="position:absolute;margin-left:0;margin-top:785.3pt;width:481.95pt;height:2.85pt;z-index:-251659264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" o:allowoverlap="f">
                            <v:group id="Group 49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4vwEMEAAADcAAAADwAA&#10;AAAAAAAAAAAAAACqAgAAZHJzL2Rvd25yZXYueG1sUEsFBgAAAAAEAAQA+gAAAJgDAAAAAA==&#10;">
                              <v:line id="Line 50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ksjsUAAADcAAAADwAAAGRycy9kb3ducmV2LnhtbESPQWvCQBCF70L/wzIFb7qxiEjqKtUi&#10;FDxI1EtvQ3aapM3Oht2tRn+9cxC8zfDevPfNYtW7Vp0pxMazgck4A0VcettwZeB03I7moGJCtth6&#10;JgNXirBavgwWmFt/4YLOh1QpCeGYo4E6pS7XOpY1OYxj3xGL9uODwyRrqLQNeJFw1+q3LJtphw1L&#10;Q40dbWoq/w7/zsD82MXP6+Z76/fh91bspgVNcW3M8LX/eAeVqE9P8+P6ywp+JrTyjEy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WksjsUAAADcAAAADwAAAAAAAAAA&#10;AAAAAAChAgAAZHJzL2Rvd25yZXYueG1sUEsFBgAAAAAEAAQA+QAAAJMDAAAAAA==&#10;" strokeweight=".5pt"/>
                              <v:line id="Line 51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WJFcIAAADcAAAADwAAAGRycy9kb3ducmV2LnhtbERPTYvCMBC9C/sfwix403RFxK1GcRVB&#10;8LBU9+JtaMa22kxKErX66zeC4G0e73Om89bU4krOV5YVfPUTEMS51RUXCv72694YhA/IGmvLpOBO&#10;Huazj84UU21vnNF1FwoRQ9inqKAMoUml9HlJBn3fNsSRO1pnMEToCqkd3mK4qeUgSUbSYMWxocSG&#10;liXl593FKBjvG7+6Lw9r++tOj2w7zGiIP0p1P9vFBESgNrzFL/dGx/nJNzyfiRfI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WJFcIAAADcAAAADwAAAAAAAAAAAAAA&#10;AAChAgAAZHJzL2Rvd25yZXYueG1sUEsFBgAAAAAEAAQA+QAAAJADAAAAAA==&#10;" strokeweight=".5pt"/>
                            </v:group>
                            <v:group id="Group 52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u/65wwAAANwAAAAP&#10;AAAAAAAAAAAAAAAAAKoCAABkcnMvZG93bnJldi54bWxQSwUGAAAAAAQABAD6AAAAmgMAAAAA&#10;">
                              <v:line id="Line 53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oTzsEAAADcAAAADwAAAGRycy9kb3ducmV2LnhtbERPTYvCMBC9C/6HMAt707QiIl2juIqw&#10;4EGqXvY2NGNbbSYliVr99UZY2Ns83ufMFp1pxI2cry0rSIcJCOLC6ppLBcfDZjAF4QOyxsYyKXiQ&#10;h8W835thpu2dc7rtQyliCPsMFVQhtJmUvqjIoB/aljhyJ+sMhghdKbXDeww3jRwlyUQarDk2VNjS&#10;qqLisr8aBdND69eP1e/G7tz5mW/HOY3xW6nPj275BSJQF/7Ff+4fHeenKbyfiRf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ihPOwQAAANwAAAAPAAAAAAAAAAAAAAAA&#10;AKECAABkcnMvZG93bnJldi54bWxQSwUGAAAAAAQABAD5AAAAjwMAAAAA&#10;" strokeweight=".5pt"/>
                              <v:line id="Line 54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iNucMAAADcAAAADwAAAGRycy9kb3ducmV2LnhtbERPTWvCQBC9C/0PyxR6040iJaSu0lqE&#10;Qg+SxIu3ITtNotnZsLtNYn+9Wyj0No/3OZvdZDoxkPOtZQXLRQKCuLK65VrBqTzMUxA+IGvsLJOC&#10;G3nYbR9mG8y0HTmnoQi1iCHsM1TQhNBnUvqqIYN+YXviyH1ZZzBE6GqpHY4x3HRylSTP0mDLsaHB&#10;nvYNVdfi2yhIy96/3/bngz26y0/+uc5pjW9KPT1Ory8gAk3hX/zn/tBx/nIFv8/EC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1YjbnDAAAA3AAAAA8AAAAAAAAAAAAA&#10;AAAAoQIAAGRycy9kb3ducmV2LnhtbFBLBQYAAAAABAAEAPkAAACRAwAAAAA=&#10;" strokeweight=".5pt"/>
                            </v:group>
                            <w10:wrap anchorx="margin" anchory="page"/>
                          </v:group>
                        </w:pict>
                      </mc:Fallback>
                    </mc:AlternateContent>
                  </w:r>
                  <w:r w:rsidR="0049075B" w:rsidRPr="006968F9">
                    <w:rPr>
                      <w:bCs/>
                      <w:color w:val="000000"/>
                    </w:rPr>
                    <w:t xml:space="preserve">, утвержденного решением Городской Думы города Усть-Илимска от 25.05.2016г. № </w:t>
                  </w:r>
                  <w:r w:rsidR="0049075B" w:rsidRPr="006968F9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6192" behindDoc="1" locked="1" layoutInCell="1" allowOverlap="1" wp14:anchorId="05A52EFF" wp14:editId="2D08958D">
                            <wp:simplePos x="0" y="0"/>
                            <wp:positionH relativeFrom="page">
                              <wp:posOffset>71755</wp:posOffset>
                            </wp:positionH>
                            <wp:positionV relativeFrom="page">
                              <wp:posOffset>288290</wp:posOffset>
                            </wp:positionV>
                            <wp:extent cx="2880360" cy="36195"/>
                            <wp:effectExtent l="0" t="0" r="15240" b="20955"/>
                            <wp:wrapNone/>
                            <wp:docPr id="99" name="Group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880360" cy="36195"/>
                                      <a:chOff x="1678" y="4659"/>
                                      <a:chExt cx="4536" cy="57"/>
                                    </a:xfrm>
                                  </wpg:grpSpPr>
                                  <wpg:grpSp>
                                    <wpg:cNvPr id="100" name="Group 1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678" y="4659"/>
                                        <a:ext cx="57" cy="57"/>
                                        <a:chOff x="1678" y="4659"/>
                                        <a:chExt cx="57" cy="57"/>
                                      </a:xfrm>
                                    </wpg:grpSpPr>
                                    <wps:wsp>
                                      <wps:cNvPr id="101" name="Line 6"/>
                                      <wps:cNvCnPr/>
                                      <wps:spPr bwMode="auto">
                                        <a:xfrm>
                                          <a:off x="1678" y="4659"/>
                                          <a:ext cx="57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02" name="Line 7"/>
                                      <wps:cNvCnPr/>
                                      <wps:spPr bwMode="auto">
                                        <a:xfrm>
                                          <a:off x="1678" y="4659"/>
                                          <a:ext cx="0" cy="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3" name="Group 1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157" y="4659"/>
                                        <a:ext cx="57" cy="57"/>
                                        <a:chOff x="6157" y="4659"/>
                                        <a:chExt cx="57" cy="57"/>
                                      </a:xfrm>
                                    </wpg:grpSpPr>
                                    <wps:wsp>
                                      <wps:cNvPr id="104" name="Line 8"/>
                                      <wps:cNvCnPr/>
                                      <wps:spPr bwMode="auto">
                                        <a:xfrm>
                                          <a:off x="6157" y="4659"/>
                                          <a:ext cx="57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05" name="Line 9"/>
                                      <wps:cNvCnPr/>
                                      <wps:spPr bwMode="auto">
                                        <a:xfrm>
                                          <a:off x="6214" y="4659"/>
                                          <a:ext cx="0" cy="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group w14:anchorId="33B94772" id="Group 16" o:spid="_x0000_s1026" style="position:absolute;margin-left:5.65pt;margin-top:22.7pt;width:226.8pt;height:2.85pt;z-index:-251660288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">
      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OFE8EAAADcAAAADwAAAGRycy9kb3ducmV2LnhtbERPTYvCMBC9C/sfwizsTVNFRKpRXBdh&#10;YQ9S68Xb0IxttZmUJGrdX28Ewds83ufMl51pxJWcry0rGA4SEMSF1TWXCvb5pj8F4QOyxsYyKbiT&#10;h+XiozfHVNsbZ3TdhVLEEPYpKqhCaFMpfVGRQT+wLXHkjtYZDBG6UmqHtxhuGjlKkok0WHNsqLCl&#10;dUXFeXcxCqZ563/u68PGbt3pP/sbZzTGb6W+PrvVDESgLrzFL/evjvOTITyfiR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U4UTwQAAANwAAAAPAAAAAAAAAAAAAAAA&#10;AKECAABkcnMvZG93bnJldi54bWxQSwUGAAAAAAQABAD5AAAAjwMAAAAA&#10;" strokeweight=".5pt"/>
      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EbZMMAAADcAAAADwAAAGRycy9kb3ducmV2LnhtbERPTWvCQBC9C/0PyxR6000liKSuYi2B&#10;Qg8S46W3ITtNUrOzYXebxP56Vyj0No/3OZvdZDoxkPOtZQXPiwQEcWV1y7WCc5nP1yB8QNbYWSYF&#10;V/Kw2z7MNphpO3JBwynUIoawz1BBE0KfSemrhgz6he2JI/dlncEQoauldjjGcNPJZZKspMGWY0OD&#10;PR0aqi6nH6NgXfb+7Xr4zO3Rff8WH2lBKb4q9fQ47V9ABJrCv/jP/a7j/GQJ9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BG2TDAAAA3AAAAA8AAAAAAAAAAAAA&#10;AAAAoQIAAGRycy9kb3ducmV2LnhtbFBLBQYAAAAABAAEAPkAAACRAwAAAAA=&#10;" strokeweight=".5pt"/>
                            </v:group>
      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Qmi8MAAADcAAAADwAAAGRycy9kb3ducmV2LnhtbERPTWvCQBC9F/wPywjemo0lFEldpVUC&#10;Qg8lppfehuw0iWZnw+42xv76bkHwNo/3OevtZHoxkvOdZQXLJAVBXFvdcaPgsyoeVyB8QNbYWyYF&#10;V/Kw3cwe1phre+GSxmNoRAxhn6OCNoQhl9LXLRn0iR2II/dtncEQoWukdniJ4aaXT2n6LA12HBta&#10;HGjXUn0+/hgFq2rw++vuq7Af7vRbvmclZfim1GI+vb6ACDSFu/jmPug4P83g/5l4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kJovDAAAA3AAAAA8AAAAAAAAAAAAA&#10;AAAAoQIAAGRycy9kb3ducmV2LnhtbFBLBQYAAAAABAAEAPkAAACRAwAAAAA=&#10;" strokeweight=".5pt"/>
      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iDEMIAAADcAAAADwAAAGRycy9kb3ducmV2LnhtbERPS4vCMBC+L/gfwgje1lRxF6lG8YEg&#10;7EGqXrwNzdhWm0lJotb99Rthwdt8fM+ZzltTizs5X1lWMOgnIIhzqysuFBwPm88xCB+QNdaWScGT&#10;PMxnnY8ppto+OKP7PhQihrBPUUEZQpNK6fOSDPq+bYgjd7bOYIjQFVI7fMRwU8thknxLgxXHhhIb&#10;WpWUX/c3o2B8aPz6uTpt7M5dfrOfUUYjXCrV67aLCYhAbXiL/91bHecnX/B6Jl4gZ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2iDEMIAAADcAAAADwAAAAAAAAAAAAAA&#10;AAChAgAAZHJzL2Rvd25yZXYueG1sUEsFBgAAAAAEAAQA+QAAAJADAAAAAA==&#10;" strokeweight=".5pt"/>
                            </v:group>
                            <w10:wrap anchorx="page" anchory="page"/>
                            <w10:anchorlock/>
                          </v:group>
                        </w:pict>
                      </mc:Fallback>
                    </mc:AlternateContent>
                  </w:r>
                  <w:r w:rsidR="0049075B" w:rsidRPr="006968F9">
                    <w:rPr>
                      <w:bCs/>
                      <w:color w:val="000000"/>
                    </w:rPr>
                    <w:t>25/168</w:t>
                  </w:r>
                </w:p>
              </w:tc>
            </w:tr>
          </w:tbl>
          <w:p w:rsidR="0049075B" w:rsidRDefault="0049075B" w:rsidP="0049075B">
            <w:pPr>
              <w:ind w:firstLine="709"/>
              <w:jc w:val="both"/>
              <w:rPr>
                <w:b/>
                <w:bCs/>
                <w:color w:val="000000"/>
                <w:sz w:val="30"/>
                <w:szCs w:val="30"/>
              </w:rPr>
            </w:pPr>
          </w:p>
          <w:p w:rsidR="0049075B" w:rsidRPr="00242A4F" w:rsidRDefault="006968F9" w:rsidP="009457B0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</w:rPr>
            </w:pPr>
            <w:r>
              <w:rPr>
                <w:color w:val="000000"/>
              </w:rPr>
              <w:t>Принимая во внимание решение постоянной комиссии Городской Думы города Усть-Илимска по социальным вопросам (протокол № 1 от 27.02.2026г.), р</w:t>
            </w:r>
            <w:r w:rsidR="0049075B" w:rsidRPr="00242A4F">
              <w:rPr>
                <w:color w:val="000000"/>
              </w:rPr>
              <w:t xml:space="preserve">уководствуясь статьями 23, 25, 34, 43 Устава муниципального образования город Усть-Илимск, Городская Дума, -  </w:t>
            </w:r>
          </w:p>
          <w:p w:rsidR="0049075B" w:rsidRPr="009457B0" w:rsidRDefault="009457B0" w:rsidP="009457B0">
            <w:pPr>
              <w:keepLines/>
              <w:autoSpaceDE w:val="0"/>
              <w:autoSpaceDN w:val="0"/>
              <w:adjustRightInd w:val="0"/>
              <w:ind w:firstLine="851"/>
              <w:rPr>
                <w:b/>
              </w:rPr>
            </w:pPr>
            <w:r w:rsidRPr="009457B0">
              <w:rPr>
                <w:b/>
              </w:rPr>
              <w:t xml:space="preserve"> </w:t>
            </w:r>
            <w:r w:rsidR="0049075B" w:rsidRPr="009457B0">
              <w:rPr>
                <w:b/>
              </w:rPr>
              <w:t>РЕШИЛА:</w:t>
            </w:r>
          </w:p>
          <w:p w:rsidR="006968F9" w:rsidRDefault="0049075B" w:rsidP="009457B0">
            <w:pPr>
              <w:autoSpaceDE w:val="0"/>
              <w:autoSpaceDN w:val="0"/>
              <w:adjustRightInd w:val="0"/>
              <w:ind w:firstLine="851"/>
              <w:jc w:val="both"/>
              <w:rPr>
                <w:bCs/>
                <w:color w:val="000000"/>
              </w:rPr>
            </w:pPr>
            <w:r w:rsidRPr="00242A4F">
              <w:rPr>
                <w:color w:val="000000"/>
              </w:rPr>
              <w:t xml:space="preserve">1. </w:t>
            </w:r>
            <w:r w:rsidR="006968F9">
              <w:rPr>
                <w:color w:val="000000"/>
              </w:rPr>
              <w:t>Внести в п</w:t>
            </w:r>
            <w:r w:rsidRPr="00242A4F">
              <w:rPr>
                <w:color w:val="000000"/>
              </w:rPr>
              <w:t xml:space="preserve">ункт </w:t>
            </w:r>
            <w:r w:rsidRPr="00242A4F">
              <w:rPr>
                <w:bCs/>
                <w:color w:val="000000"/>
              </w:rPr>
              <w:t>11 Положения об Общественной палате муниципального образования город Усть-Илимск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0" wp14:anchorId="569B0EA5" wp14:editId="158DB1E0">
                      <wp:simplePos x="0" y="0"/>
                      <wp:positionH relativeFrom="margin">
                        <wp:posOffset>0</wp:posOffset>
                      </wp:positionH>
                      <wp:positionV relativeFrom="page">
                        <wp:posOffset>9973310</wp:posOffset>
                      </wp:positionV>
                      <wp:extent cx="6120765" cy="36195"/>
                      <wp:effectExtent l="0" t="0" r="13335" b="20955"/>
                      <wp:wrapNone/>
                      <wp:docPr id="9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20765" cy="36195"/>
                                <a:chOff x="1701" y="15706"/>
                                <a:chExt cx="9639" cy="57"/>
                              </a:xfrm>
                            </wpg:grpSpPr>
                            <wpg:grpSp>
                              <wpg:cNvPr id="93" name="Group 63"/>
                              <wpg:cNvGrpSpPr>
                                <a:grpSpLocks/>
                              </wpg:cNvGrpSpPr>
                              <wpg:grpSpPr bwMode="auto">
                                <a:xfrm flipV="1">
                                  <a:off x="1701" y="15706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94" name="Line 64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" name="Line 65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96" name="Group 66"/>
                              <wpg:cNvGrpSpPr>
                                <a:grpSpLocks/>
                              </wpg:cNvGrpSpPr>
                              <wpg:grpSpPr bwMode="auto">
                                <a:xfrm flipV="1">
                                  <a:off x="11283" y="15706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97" name="Line 67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" name="Line 68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33F0A742" id="Group 62" o:spid="_x0000_s1026" style="position:absolute;margin-left:0;margin-top:785.3pt;width:481.95pt;height:2.85pt;z-index:-251656192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" o:allowoverlap="f">
                      <v:group id="Group 63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s7HcIAAADbAAAADwAAAGRycy9kb3ducmV2LnhtbESPQWvCQBSE7wX/w/KE&#10;3upGG4pGVxFBkeKlqYrHR/aZLGbfhuyq6b93BaHHYWa+YWaLztbiRq03jhUMBwkI4sJpw6WC/e/6&#10;YwzCB2SNtWNS8EceFvPe2wwz7e78Q7c8lCJC2GeooAqhyaT0RUUW/cA1xNE7u9ZiiLItpW7xHuG2&#10;lqMk+ZIWDceFChtaVVRc8qtVcFialNLj6XuXFERbLU+b3KRKvfe75RREoC78h1/trVYw+YT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LrOx3CAAAA2wAAAA8A&#10;AAAAAAAAAAAAAAAAqgIAAGRycy9kb3ducmV2LnhtbFBLBQYAAAAABAAEAPoAAACZAwAAAAA=&#10;">
                        <v:line id="Line 64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ssQsUAAADbAAAADwAAAGRycy9kb3ducmV2LnhtbESPQWvCQBSE74X+h+UVvNVNJYhN3QSr&#10;CAUPJaaX3h7Z1yQ1+zbsrhr767uC4HGYmW+YZTGaXpzI+c6ygpdpAoK4trrjRsFXtX1egPABWWNv&#10;mRRcyEORPz4sMdP2zCWd9qEREcI+QwVtCEMmpa9bMuindiCO3o91BkOUrpHa4TnCTS9nSTKXBjuO&#10;Cy0OtG6pPuyPRsGiGvzmsv7e2k/3+1fu0pJSfFdq8jSu3kAEGsM9fGt/aAWvKVy/xB8g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ssQsUAAADbAAAADwAAAAAAAAAA&#10;AAAAAAChAgAAZHJzL2Rvd25yZXYueG1sUEsFBgAAAAAEAAQA+QAAAJMDAAAAAA==&#10;" strokeweight=".5pt"/>
                        <v:line id="Line 65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eJ2cUAAADbAAAADwAAAGRycy9kb3ducmV2LnhtbESPQWvCQBSE70L/w/IKvemmYsVGN6G1&#10;CAUPktiLt0f2NUmbfRt2V43+elco9DjMzDfMKh9MJ07kfGtZwfMkAUFcWd1yreBrvxkvQPiArLGz&#10;TAou5CHPHkYrTLU9c0GnMtQiQtinqKAJoU+l9FVDBv3E9sTR+7bOYIjS1VI7PEe46eQ0SebSYMtx&#10;ocGe1g1Vv+XRKFjse/9xWR82dud+rsV2VtAM35V6ehzeliACDeE//Nf+1ApeX+D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yeJ2cUAAADbAAAADwAAAAAAAAAA&#10;AAAAAAChAgAAZHJzL2Rvd25yZXYueG1sUEsFBgAAAAAEAAQA+QAAAJMDAAAAAA==&#10;" strokeweight=".5pt"/>
                      </v:group>
                      <v:group id="Group 66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nJiFwwAAANsAAAAP&#10;AAAAAAAAAAAAAAAAAKoCAABkcnMvZG93bnJldi54bWxQSwUGAAAAAAQABAD6AAAAmgMAAAAA&#10;">
                        <v:line id="Line 67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myNcUAAADbAAAADwAAAGRycy9kb3ducmV2LnhtbESPQWvCQBSE70L/w/IKvemmItVGN6G1&#10;CAUPktiLt0f2NUmbfRt2V43+elco9DjMzDfMKh9MJ07kfGtZwfMkAUFcWd1yreBrvxkvQPiArLGz&#10;TAou5CHPHkYrTLU9c0GnMtQiQtinqKAJoU+l9FVDBv3E9sTR+7bOYIjS1VI7PEe46eQ0SV6kwZbj&#10;QoM9rRuqfsujUbDY9/7jsj5s7M79XIvtrKAZviv19Di8LUEEGsJ/+K/9qRW8zu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LmyNcUAAADbAAAADwAAAAAAAAAA&#10;AAAAAAChAgAAZHJzL2Rvd25yZXYueG1sUEsFBgAAAAAEAAQA+QAAAJMDAAAAAA==&#10;" strokeweight=".5pt"/>
                        <v:line id="Line 68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YmR8EAAADbAAAADwAAAGRycy9kb3ducmV2LnhtbERPy4rCMBTdD/gP4QruxlQRcTpG8YEg&#10;uJDW2czu0txpOzY3JYla/XqzEFweznu+7EwjruR8bVnBaJiAIC6srrlU8HPafc5A+ICssbFMCu7k&#10;Ybnofcwx1fbGGV3zUIoYwj5FBVUIbSqlLyoy6Ie2JY7cn3UGQ4SulNrhLYabRo6TZCoN1hwbKmxp&#10;U1Fxzi9GwezU+u1987uzR/f/yA6TjCa4VmrQ71bfIAJ14S1+ufdawVccG7/EH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JiZHwQAAANsAAAAPAAAAAAAAAAAAAAAA&#10;AKECAABkcnMvZG93bnJldi54bWxQSwUGAAAAAAQABAD5AAAAjwMAAAAA&#10;" strokeweight=".5pt"/>
                      </v:group>
                      <w10:wrap anchorx="margin" anchory="page"/>
                    </v:group>
                  </w:pict>
                </mc:Fallback>
              </mc:AlternateContent>
            </w:r>
            <w:r w:rsidRPr="00242A4F">
              <w:rPr>
                <w:bCs/>
                <w:color w:val="000000"/>
              </w:rPr>
              <w:t xml:space="preserve">, утвержденного решением Городской Думы города Усть-Илимска от 25.05.2016г. №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1" locked="1" layoutInCell="1" allowOverlap="1" wp14:anchorId="77EDA15C" wp14:editId="72542F18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0" t="0" r="15240" b="20955"/>
                      <wp:wrapNone/>
                      <wp:docPr id="8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86" name="Group 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87" name="Line 57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8" name="Line 58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9" name="Group 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90" name="Line 60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1" name="Line 61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D814479" id="Group 55" o:spid="_x0000_s1026" style="position:absolute;margin-left:5.65pt;margin-top:22.7pt;width:226.8pt;height:2.85pt;z-index:-251658240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">
                      <v:group id="Group 56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<v:line id="Line 57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Ak6MQAAADbAAAADwAAAGRycy9kb3ducmV2LnhtbESPQWvCQBSE7wX/w/KE3pqNRVqJWcVa&#10;hEIPJerF2yP7TKLZt2F3a5L++m6h4HGY+WaYfD2YVtzI+cayglmSgiAurW64UnA87J4WIHxA1tha&#10;JgUjeVivJg85Ztr2XNBtHyoRS9hnqKAOocuk9GVNBn1iO+Lona0zGKJ0ldQO+1huWvmcpi/SYMNx&#10;ocaOtjWV1/23UbA4dP593J529stdforPeUFzfFPqcTpsliACDeEe/qc/dORe4e9L/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YCToxAAAANsAAAAPAAAAAAAAAAAA&#10;AAAAAKECAABkcnMvZG93bnJldi54bWxQSwUGAAAAAAQABAD5AAAAkgMAAAAA&#10;" strokeweight=".5pt"/>
                        <v:line id="Line 58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+wmsAAAADbAAAADwAAAGRycy9kb3ducmV2LnhtbERPTWvCQBC9F/wPywi91Y0iRaKrVEUQ&#10;eihRL96G7DRJm50Nu6tGf71zKPT4eN+LVe9adaUQG88GxqMMFHHpbcOVgdNx9zYDFROyxdYzGbhT&#10;hNVy8LLA3PobF3Q9pEpJCMccDdQpdbnWsazJYRz5jli4bx8cJoGh0jbgTcJdqydZ9q4dNiwNNXa0&#10;qan8PVycgdmxi9v75rzzX+HnUXxOC5ri2pjXYf8xB5WoT//iP/feik/Gyhf5AXr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/sJrAAAAA2wAAAA8AAAAAAAAAAAAAAAAA&#10;oQIAAGRycy9kb3ducmV2LnhtbFBLBQYAAAAABAAEAPkAAACOAwAAAAA=&#10;" strokeweight=".5pt"/>
                      </v:group>
                      <v:group id="Group 59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  <v:line id="Line 60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AqQcEAAADbAAAADwAAAGRycy9kb3ducmV2LnhtbERPy4rCMBTdD/gP4QruxlQRcTpG8YEg&#10;uJDW2czu0txpOzY3JYla/XqzEFweznu+7EwjruR8bVnBaJiAIC6srrlU8HPafc5A+ICssbFMCu7k&#10;Ybnofcwx1fbGGV3zUIoYwj5FBVUIbSqlLyoy6Ie2JY7cn3UGQ4SulNrhLYabRo6TZCoN1hwbKmxp&#10;U1Fxzi9GwezU+u1987uzR/f/yA6TjCa4VmrQ71bfIAJ14S1+ufdawVdcH7/EH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UCpBwQAAANsAAAAPAAAAAAAAAAAAAAAA&#10;AKECAABkcnMvZG93bnJldi54bWxQSwUGAAAAAAQABAD5AAAAjwMAAAAA&#10;" strokeweight=".5pt"/>
                        <v:line id="Line 61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yP2sUAAADbAAAADwAAAGRycy9kb3ducmV2LnhtbESPQWvCQBSE7wX/w/KE3urGIsVGV9GU&#10;gNCDRHvp7ZF9Jmmzb8Pu1iT+erdQ6HGYmW+Y9XYwrbiS841lBfNZAoK4tLrhSsHHOX9agvABWWNr&#10;mRSM5GG7mTysMdW254Kup1CJCGGfooI6hC6V0pc1GfQz2xFH72KdwRClq6R22Ee4aeVzkrxIgw3H&#10;hRo7ymoqv08/RsHy3Pm3MfvM7dF93Yr3RUEL3Cv1OB12KxCBhvAf/msftILXOfx+iT9Ab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yP2sUAAADbAAAADwAAAAAAAAAA&#10;AAAAAAChAgAAZHJzL2Rvd25yZXYueG1sUEsFBgAAAAAEAAQA+QAAAJMDAAAAAA=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Pr="00242A4F">
              <w:rPr>
                <w:bCs/>
                <w:color w:val="000000"/>
              </w:rPr>
              <w:t>25/168</w:t>
            </w:r>
            <w:r w:rsidR="006968F9">
              <w:rPr>
                <w:bCs/>
                <w:color w:val="000000"/>
              </w:rPr>
              <w:t>, следующее изменение:</w:t>
            </w:r>
          </w:p>
          <w:p w:rsidR="0049075B" w:rsidRPr="00242A4F" w:rsidRDefault="006968F9" w:rsidP="009457B0">
            <w:pPr>
              <w:autoSpaceDE w:val="0"/>
              <w:autoSpaceDN w:val="0"/>
              <w:adjustRightInd w:val="0"/>
              <w:ind w:firstLine="851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дополнить</w:t>
            </w:r>
            <w:r w:rsidR="0049075B" w:rsidRPr="00242A4F">
              <w:rPr>
                <w:bCs/>
                <w:color w:val="000000"/>
              </w:rPr>
              <w:t xml:space="preserve"> подпунктом </w:t>
            </w:r>
            <w:r w:rsidR="0049075B">
              <w:rPr>
                <w:bCs/>
                <w:color w:val="000000"/>
              </w:rPr>
              <w:t xml:space="preserve">12 </w:t>
            </w:r>
            <w:r w:rsidR="0049075B" w:rsidRPr="00242A4F">
              <w:rPr>
                <w:bCs/>
                <w:color w:val="000000"/>
              </w:rPr>
              <w:t>следующего содержания:</w:t>
            </w:r>
          </w:p>
          <w:p w:rsidR="0049075B" w:rsidRPr="00242A4F" w:rsidRDefault="0049075B" w:rsidP="009457B0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</w:rPr>
            </w:pPr>
            <w:r w:rsidRPr="00242A4F">
              <w:rPr>
                <w:color w:val="000000"/>
              </w:rPr>
              <w:t>«12) осуществлять иные права в соответствии с действующим законодательством».</w:t>
            </w:r>
          </w:p>
          <w:p w:rsidR="0049075B" w:rsidRPr="00242A4F" w:rsidRDefault="0049075B" w:rsidP="009457B0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</w:rPr>
            </w:pPr>
            <w:r w:rsidRPr="00242A4F">
              <w:rPr>
                <w:color w:val="000000"/>
              </w:rPr>
              <w:t>2. Разместить насто</w:t>
            </w:r>
            <w:r w:rsidR="006968F9">
              <w:rPr>
                <w:color w:val="000000"/>
              </w:rPr>
              <w:t>ящее решение в сетевом издании «UST-ILIMSK»</w:t>
            </w:r>
            <w:r w:rsidRPr="00242A4F">
              <w:rPr>
                <w:color w:val="000000"/>
              </w:rPr>
              <w:t xml:space="preserve"> (www.усть-илимскофициальный.рф), на официальных сайтах Городской Думы города Усть-Илимска, Администрации города Усть-Илимска.</w:t>
            </w:r>
          </w:p>
          <w:p w:rsidR="009457B0" w:rsidRDefault="009457B0" w:rsidP="0049075B">
            <w:pPr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</w:p>
          <w:p w:rsidR="009457B0" w:rsidRDefault="009457B0" w:rsidP="0049075B">
            <w:pPr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</w:p>
          <w:p w:rsidR="009457B0" w:rsidRDefault="009457B0" w:rsidP="0049075B">
            <w:pPr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</w:p>
          <w:p w:rsidR="0049075B" w:rsidRPr="00242A4F" w:rsidRDefault="0049075B" w:rsidP="0049075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A4F">
              <w:rPr>
                <w:b/>
                <w:iCs/>
                <w:color w:val="000000"/>
              </w:rPr>
              <w:t>Председатель Городской Думы                                                                          А.П. Чихирьков</w:t>
            </w:r>
          </w:p>
          <w:p w:rsidR="0049075B" w:rsidRPr="00242A4F" w:rsidRDefault="0049075B" w:rsidP="0049075B">
            <w:pPr>
              <w:autoSpaceDE w:val="0"/>
              <w:autoSpaceDN w:val="0"/>
              <w:adjustRightInd w:val="0"/>
              <w:ind w:firstLine="300"/>
              <w:jc w:val="right"/>
              <w:rPr>
                <w:b/>
                <w:color w:val="000000"/>
              </w:rPr>
            </w:pPr>
          </w:p>
          <w:p w:rsidR="0049075B" w:rsidRPr="00242A4F" w:rsidRDefault="0049075B" w:rsidP="0049075B">
            <w:pPr>
              <w:autoSpaceDE w:val="0"/>
              <w:autoSpaceDN w:val="0"/>
              <w:adjustRightInd w:val="0"/>
              <w:ind w:firstLine="300"/>
              <w:jc w:val="right"/>
              <w:rPr>
                <w:b/>
                <w:color w:val="000000"/>
              </w:rPr>
            </w:pPr>
          </w:p>
          <w:p w:rsidR="0049075B" w:rsidRPr="00242A4F" w:rsidRDefault="006968F9" w:rsidP="0049075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iCs/>
                <w:color w:val="000000"/>
              </w:rPr>
              <w:t>Мэр города                                                                                                              Э.В. Симонов</w:t>
            </w:r>
          </w:p>
          <w:p w:rsidR="0049075B" w:rsidRPr="00242A4F" w:rsidRDefault="0049075B" w:rsidP="0049075B">
            <w:pPr>
              <w:autoSpaceDE w:val="0"/>
              <w:autoSpaceDN w:val="0"/>
              <w:adjustRightInd w:val="0"/>
              <w:ind w:firstLine="300"/>
              <w:jc w:val="both"/>
              <w:rPr>
                <w:b/>
                <w:color w:val="000000"/>
              </w:rPr>
            </w:pPr>
          </w:p>
          <w:p w:rsidR="0049075B" w:rsidRDefault="0049075B" w:rsidP="0049075B">
            <w:pPr>
              <w:jc w:val="center"/>
            </w:pPr>
          </w:p>
          <w:p w:rsidR="00B269AE" w:rsidRPr="005F6A84" w:rsidRDefault="0049075B" w:rsidP="005F6A84">
            <w:pPr>
              <w:spacing w:before="480" w:after="480" w:line="240" w:lineRule="exact"/>
              <w:ind w:right="5103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5168" behindDoc="1" locked="1" layoutInCell="1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6985" t="10795" r="8255" b="10160"/>
                      <wp:wrapNone/>
                      <wp:docPr id="3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37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38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0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41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B37CBFD" id="Group 16" o:spid="_x0000_s1026" style="position:absolute;margin-left:5.65pt;margin-top:22.7pt;width:226.8pt;height:2.85pt;z-index:-251661312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B5fcAAAADbAAAADwAAAGRycy9kb3ducmV2LnhtbERPy4rCMBTdC/5DuII7TX0wSMcoPhAE&#10;F1J14+7S3Gk709yUJGr1681CmOXhvOfL1tTiTs5XlhWMhgkI4tzqigsFl/NuMAPhA7LG2jIpeJKH&#10;5aLbmWOq7YMzup9CIWII+xQVlCE0qZQ+L8mgH9qGOHI/1hkMEbpCaoePGG5qOU6SL2mw4thQYkOb&#10;kvK/080omJ0bv31urjt7dL+v7DDNaIprpfq9dvUNIlAb/sUf914rmMSx8Uv8AX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AeX3AAAAA2wAAAA8AAAAAAAAAAAAAAAAA&#10;oQIAAGRycy9kb3ducmV2LnhtbFBLBQYAAAAABAAEAPkAAACOAwAAAAA=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zc5sQAAADbAAAADwAAAGRycy9kb3ducmV2LnhtbESPT2sCMRTE7wW/Q3iCt5q1itjVKP5B&#10;EDzIai/eHpvX3a2blyVJde2nbwTB4zAzv2Fmi9bU4krOV5YVDPoJCOLc6ooLBV+n7fsEhA/IGmvL&#10;pOBOHhbzztsMU21vnNH1GAoRIexTVFCG0KRS+rwkg75vG+LofVtnMETpCqkd3iLc1PIjScbSYMVx&#10;ocSG1iXll+OvUTA5NX5zX5+39uB+/rL9KKMRrpTqddvlFESgNrzCz/ZOKxh+wuN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NzmxAAAANsAAAAPAAAAAAAAAAAA&#10;AAAAAKECAABkcnMvZG93bnJldi54bWxQSwUGAAAAAAQABAD5AAAAkgMAAAAA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yjncUAAADbAAAADwAAAGRycy9kb3ducmV2LnhtbESPQWvCQBSE7wX/w/IEb3VjCSVEV6mR&#10;gNBDiXrx9si+Jmmzb8PuVpP++m6h0OMwM98wm91oenEj5zvLClbLBARxbXXHjYLLuXzMQPiArLG3&#10;TAom8rDbzh42mGt754pup9CICGGfo4I2hCGX0tctGfRLOxBH7906gyFK10jt8B7hppdPSfIsDXYc&#10;F1ocqGip/jx9GQXZefCHqbiW9s19fFevaUUp7pVazMeXNYhAY/gP/7WPWkG6gt8v8Qf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yjncUAAADbAAAADwAAAAAAAAAA&#10;AAAAAAChAgAAZHJzL2Rvd25yZXYueG1sUEsFBgAAAAAEAAQA+QAAAJMDAAAAAA==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496s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0Af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496sUAAADbAAAADwAAAAAAAAAA&#10;AAAAAAChAgAAZHJzL2Rvd25yZXYueG1sUEsFBgAAAAAEAAQA+QAAAJMDAAAAAA=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</w:p>
        </w:tc>
      </w:tr>
    </w:tbl>
    <w:p w:rsidR="00317D9B" w:rsidRPr="006F6562" w:rsidRDefault="0049075B" w:rsidP="006F6562">
      <w:pPr>
        <w:ind w:firstLine="709"/>
        <w:jc w:val="both"/>
        <w:rPr>
          <w:sz w:val="28"/>
          <w:szCs w:val="28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13335" t="10160" r="9525" b="10795"/>
                <wp:wrapNone/>
                <wp:docPr id="29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36195"/>
                          <a:chOff x="1701" y="15706"/>
                          <a:chExt cx="9639" cy="57"/>
                        </a:xfrm>
                      </wpg:grpSpPr>
                      <wpg:grpSp>
                        <wpg:cNvPr id="30" name="Group 18"/>
                        <wpg:cNvGrpSpPr>
                          <a:grpSpLocks/>
                        </wpg:cNvGrpSpPr>
                        <wpg:grpSpPr bwMode="auto">
                          <a:xfrm flipV="1">
                            <a:off x="1701" y="15706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31" name="Line 19"/>
                          <wps:cNvCnPr/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20"/>
                          <wps:cNvCnPr/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3" name="Group 21"/>
                        <wpg:cNvGrpSpPr>
                          <a:grpSpLocks/>
                        </wpg:cNvGrpSpPr>
                        <wpg:grpSpPr bwMode="auto">
                          <a:xfrm flipV="1">
                            <a:off x="11283" y="15706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34" name="Line 22"/>
                          <wps:cNvCnPr/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23"/>
                          <wps:cNvCnPr/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8649B24" id="Group 24" o:spid="_x0000_s1026" style="position:absolute;margin-left:0;margin-top:785.3pt;width:481.95pt;height:2.85pt;z-index:-251657216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" o:allowoverlap="f">
                <v:group id="Group 18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EX/pQwAAAANsAAAAPAAAA&#10;AAAAAAAAAAAAAKoCAABkcnMvZG93bnJldi54bWxQSwUGAAAAAAQABAD6AAAAlwMAAAAA&#10;">
                  <v:line id="Line 19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rQ4MUAAADbAAAADwAAAGRycy9kb3ducmV2LnhtbESPQWvCQBSE74X+h+UVequbtCKSukob&#10;EQQPJdpLb4/sM4nNvg27q0n89W5B6HGYmW+YxWowrbiQ841lBekkAUFcWt1wpeD7sHmZg/ABWWNr&#10;mRSM5GG1fHxYYKZtzwVd9qESEcI+QwV1CF0mpS9rMugntiOO3tE6gyFKV0ntsI9w08rXJJlJgw3H&#10;hRo7ymsqf/dno2B+6Px6zH829sudrsVuWtAUP5V6fho+3kEEGsJ/+N7eagVvKfx9i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rQ4MUAAADbAAAADwAAAAAAAAAA&#10;AAAAAAChAgAAZHJzL2Rvd25yZXYueG1sUEsFBgAAAAAEAAQA+QAAAJMDAAAAAA==&#10;" strokeweight=".5pt"/>
                  <v:line id="Line 20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Ol8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F3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hOl8UAAADbAAAADwAAAAAAAAAA&#10;AAAAAAChAgAAZHJzL2Rvd25yZXYueG1sUEsFBgAAAAAEAAQA+QAAAJMDAAAAAA==&#10;" strokeweight=".5pt"/>
                </v:group>
                <v:group id="Group 21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SNZCfCAAAA2wAAAA8A&#10;AAAAAAAAAAAAAAAAqgIAAGRycy9kb3ducmV2LnhtbFBLBQYAAAAABAAEAPoAAACZAwAAAAA=&#10;">
                  <v:line id="Line 22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    <v:line id="Line 23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      </v:group>
                <w10:wrap anchorx="margin" anchory="page"/>
              </v:group>
            </w:pict>
          </mc:Fallback>
        </mc:AlternateContent>
      </w:r>
    </w:p>
    <w:sectPr w:rsidR="00317D9B" w:rsidRPr="006F6562" w:rsidSect="006531B8">
      <w:headerReference w:type="even" r:id="rId7"/>
      <w:headerReference w:type="default" r:id="rId8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768" w:rsidRDefault="001F3768">
      <w:r>
        <w:separator/>
      </w:r>
    </w:p>
  </w:endnote>
  <w:endnote w:type="continuationSeparator" w:id="0">
    <w:p w:rsidR="001F3768" w:rsidRDefault="001F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768" w:rsidRDefault="001F3768">
      <w:r>
        <w:separator/>
      </w:r>
    </w:p>
  </w:footnote>
  <w:footnote w:type="continuationSeparator" w:id="0">
    <w:p w:rsidR="001F3768" w:rsidRDefault="001F3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18B6">
      <w:rPr>
        <w:rStyle w:val="a5"/>
        <w:noProof/>
      </w:rPr>
      <w:t>2</w: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5B"/>
    <w:rsid w:val="0000313A"/>
    <w:rsid w:val="0005664E"/>
    <w:rsid w:val="00062718"/>
    <w:rsid w:val="00075F8F"/>
    <w:rsid w:val="000832FC"/>
    <w:rsid w:val="000858CE"/>
    <w:rsid w:val="00086999"/>
    <w:rsid w:val="00096A57"/>
    <w:rsid w:val="000A073A"/>
    <w:rsid w:val="000E776A"/>
    <w:rsid w:val="00113623"/>
    <w:rsid w:val="001D00F8"/>
    <w:rsid w:val="001F3768"/>
    <w:rsid w:val="00230E17"/>
    <w:rsid w:val="002A11E4"/>
    <w:rsid w:val="002A25B5"/>
    <w:rsid w:val="002C1B1A"/>
    <w:rsid w:val="002D638F"/>
    <w:rsid w:val="002E54C2"/>
    <w:rsid w:val="00301824"/>
    <w:rsid w:val="00317D9B"/>
    <w:rsid w:val="00366AD2"/>
    <w:rsid w:val="003A1F2E"/>
    <w:rsid w:val="003B67BB"/>
    <w:rsid w:val="003E3A89"/>
    <w:rsid w:val="004713B9"/>
    <w:rsid w:val="0049075B"/>
    <w:rsid w:val="004B6769"/>
    <w:rsid w:val="004C7A24"/>
    <w:rsid w:val="004D18B6"/>
    <w:rsid w:val="004E11D1"/>
    <w:rsid w:val="004F7945"/>
    <w:rsid w:val="00517590"/>
    <w:rsid w:val="005906A2"/>
    <w:rsid w:val="005A3F1D"/>
    <w:rsid w:val="005B2E15"/>
    <w:rsid w:val="005E6828"/>
    <w:rsid w:val="005F6A84"/>
    <w:rsid w:val="006302B5"/>
    <w:rsid w:val="006531B8"/>
    <w:rsid w:val="00665B4E"/>
    <w:rsid w:val="006707BB"/>
    <w:rsid w:val="006835B0"/>
    <w:rsid w:val="00685116"/>
    <w:rsid w:val="0068519E"/>
    <w:rsid w:val="006923CC"/>
    <w:rsid w:val="006968F9"/>
    <w:rsid w:val="006F6562"/>
    <w:rsid w:val="00744DBD"/>
    <w:rsid w:val="007854A9"/>
    <w:rsid w:val="0087273A"/>
    <w:rsid w:val="009457B0"/>
    <w:rsid w:val="0096173C"/>
    <w:rsid w:val="009A75C0"/>
    <w:rsid w:val="00A95469"/>
    <w:rsid w:val="00AC7D33"/>
    <w:rsid w:val="00AE4BF8"/>
    <w:rsid w:val="00AE6515"/>
    <w:rsid w:val="00AF7757"/>
    <w:rsid w:val="00B269AE"/>
    <w:rsid w:val="00B62FD1"/>
    <w:rsid w:val="00B758EB"/>
    <w:rsid w:val="00BF4EBD"/>
    <w:rsid w:val="00C00A10"/>
    <w:rsid w:val="00C50EE6"/>
    <w:rsid w:val="00C65FF0"/>
    <w:rsid w:val="00C66935"/>
    <w:rsid w:val="00D07B1D"/>
    <w:rsid w:val="00D8165B"/>
    <w:rsid w:val="00DB120A"/>
    <w:rsid w:val="00DD7981"/>
    <w:rsid w:val="00E20421"/>
    <w:rsid w:val="00E23BEC"/>
    <w:rsid w:val="00E437DE"/>
    <w:rsid w:val="00E70619"/>
    <w:rsid w:val="00EA4D59"/>
    <w:rsid w:val="00EC238D"/>
    <w:rsid w:val="00EF646F"/>
    <w:rsid w:val="00F27F78"/>
    <w:rsid w:val="00F6026C"/>
    <w:rsid w:val="00F6186F"/>
    <w:rsid w:val="00F8408D"/>
    <w:rsid w:val="00FB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No Spacing"/>
    <w:uiPriority w:val="1"/>
    <w:qFormat/>
    <w:rsid w:val="0049075B"/>
    <w:rPr>
      <w:sz w:val="24"/>
      <w:szCs w:val="24"/>
    </w:rPr>
  </w:style>
  <w:style w:type="paragraph" w:styleId="a8">
    <w:name w:val="List Paragraph"/>
    <w:basedOn w:val="a"/>
    <w:uiPriority w:val="34"/>
    <w:qFormat/>
    <w:rsid w:val="006968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No Spacing"/>
    <w:uiPriority w:val="1"/>
    <w:qFormat/>
    <w:rsid w:val="0049075B"/>
    <w:rPr>
      <w:sz w:val="24"/>
      <w:szCs w:val="24"/>
    </w:rPr>
  </w:style>
  <w:style w:type="paragraph" w:styleId="a8">
    <w:name w:val="List Paragraph"/>
    <w:basedOn w:val="a"/>
    <w:uiPriority w:val="34"/>
    <w:qFormat/>
    <w:rsid w:val="006968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5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ГД5_Решение.dot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Штемберг Елена Васильевна</dc:creator>
  <cp:lastModifiedBy>Городская Дума города Усть-Илимска</cp:lastModifiedBy>
  <cp:revision>2</cp:revision>
  <cp:lastPrinted>2010-01-14T05:36:00Z</cp:lastPrinted>
  <dcterms:created xsi:type="dcterms:W3CDTF">2026-05-19T03:33:00Z</dcterms:created>
  <dcterms:modified xsi:type="dcterms:W3CDTF">2026-05-19T03:33:00Z</dcterms:modified>
</cp:coreProperties>
</file>